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698" w:rsidRDefault="000D7698" w:rsidP="000D7698">
      <w:r>
        <w:rPr>
          <w:noProof/>
        </w:rPr>
        <w:drawing>
          <wp:inline distT="0" distB="0" distL="0" distR="0">
            <wp:extent cx="4697730" cy="2302823"/>
            <wp:effectExtent l="19050" t="0" r="762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730" cy="2302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698" w:rsidRDefault="000D7698" w:rsidP="000D7698"/>
    <w:p w:rsidR="000D7698" w:rsidRDefault="000D7698" w:rsidP="000D7698">
      <w:r>
        <w:rPr>
          <w:noProof/>
        </w:rPr>
        <w:drawing>
          <wp:inline distT="0" distB="0" distL="0" distR="0">
            <wp:extent cx="4697730" cy="3476764"/>
            <wp:effectExtent l="19050" t="0" r="762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730" cy="3476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698" w:rsidRDefault="000D7698" w:rsidP="000D7698">
      <w:r>
        <w:br w:type="column"/>
      </w:r>
      <w:r>
        <w:rPr>
          <w:noProof/>
        </w:rPr>
        <w:lastRenderedPageBreak/>
        <w:drawing>
          <wp:inline distT="0" distB="0" distL="0" distR="0">
            <wp:extent cx="4697730" cy="336094"/>
            <wp:effectExtent l="19050" t="0" r="762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730" cy="336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698" w:rsidRDefault="000D7698" w:rsidP="000D7698">
      <w:pPr>
        <w:rPr>
          <w:noProof/>
        </w:rPr>
      </w:pPr>
      <w:r>
        <w:rPr>
          <w:noProof/>
        </w:rPr>
        <w:drawing>
          <wp:inline distT="0" distB="0" distL="0" distR="0">
            <wp:extent cx="4697730" cy="519792"/>
            <wp:effectExtent l="1905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730" cy="519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60" w:rsidRDefault="000D7698" w:rsidP="000D7698">
      <w:r>
        <w:rPr>
          <w:noProof/>
        </w:rPr>
        <w:drawing>
          <wp:inline distT="0" distB="0" distL="0" distR="0">
            <wp:extent cx="4697730" cy="5140225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730" cy="514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698" w:rsidRDefault="000D7698" w:rsidP="000D7698">
      <w:r>
        <w:br w:type="column"/>
      </w:r>
      <w:r>
        <w:rPr>
          <w:noProof/>
        </w:rPr>
        <w:lastRenderedPageBreak/>
        <w:drawing>
          <wp:inline distT="0" distB="0" distL="0" distR="0">
            <wp:extent cx="4697730" cy="467678"/>
            <wp:effectExtent l="1905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730" cy="467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698" w:rsidRDefault="000D7698" w:rsidP="000D7698"/>
    <w:p w:rsidR="000D7698" w:rsidRPr="000D7698" w:rsidRDefault="000D7698" w:rsidP="000D7698">
      <w:r w:rsidRPr="000D7698">
        <w:drawing>
          <wp:inline distT="0" distB="0" distL="0" distR="0">
            <wp:extent cx="4697730" cy="1191596"/>
            <wp:effectExtent l="19050" t="0" r="7620" b="0"/>
            <wp:docPr id="8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730" cy="1191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7698">
        <w:drawing>
          <wp:inline distT="0" distB="0" distL="0" distR="0">
            <wp:extent cx="4697730" cy="2223665"/>
            <wp:effectExtent l="19050" t="0" r="7620" b="0"/>
            <wp:docPr id="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730" cy="222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D7698" w:rsidRPr="000D7698" w:rsidSect="000249CD">
      <w:pgSz w:w="16838" w:h="11906" w:orient="landscape"/>
      <w:pgMar w:top="397" w:right="454" w:bottom="397" w:left="454" w:header="709" w:footer="709" w:gutter="0"/>
      <w:cols w:num="2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3B11"/>
    <w:multiLevelType w:val="hybridMultilevel"/>
    <w:tmpl w:val="0720A2E6"/>
    <w:lvl w:ilvl="0" w:tplc="A2B4593E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autoHyphenation/>
  <w:drawingGridHorizontalSpacing w:val="6"/>
  <w:drawingGridVerticalSpacing w:val="6"/>
  <w:characterSpacingControl w:val="doNotCompress"/>
  <w:compat>
    <w:useFELayout/>
  </w:compat>
  <w:rsids>
    <w:rsidRoot w:val="00087E9F"/>
    <w:rsid w:val="00010BA8"/>
    <w:rsid w:val="000249CD"/>
    <w:rsid w:val="00087E9F"/>
    <w:rsid w:val="000D7698"/>
    <w:rsid w:val="000E1271"/>
    <w:rsid w:val="000F04BD"/>
    <w:rsid w:val="001240CD"/>
    <w:rsid w:val="0020406C"/>
    <w:rsid w:val="00261F9E"/>
    <w:rsid w:val="00273DBD"/>
    <w:rsid w:val="002F72E6"/>
    <w:rsid w:val="003447DF"/>
    <w:rsid w:val="0035276F"/>
    <w:rsid w:val="003714EA"/>
    <w:rsid w:val="0042331D"/>
    <w:rsid w:val="004746BB"/>
    <w:rsid w:val="004F6250"/>
    <w:rsid w:val="00530860"/>
    <w:rsid w:val="005607BA"/>
    <w:rsid w:val="006728BC"/>
    <w:rsid w:val="006C22A1"/>
    <w:rsid w:val="00712870"/>
    <w:rsid w:val="00727F42"/>
    <w:rsid w:val="0073475C"/>
    <w:rsid w:val="0075544D"/>
    <w:rsid w:val="00767781"/>
    <w:rsid w:val="008519EC"/>
    <w:rsid w:val="00874CA5"/>
    <w:rsid w:val="008A4970"/>
    <w:rsid w:val="00AE31C4"/>
    <w:rsid w:val="00B40F7E"/>
    <w:rsid w:val="00C27378"/>
    <w:rsid w:val="00E74396"/>
    <w:rsid w:val="00EF7DA1"/>
    <w:rsid w:val="00FF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970"/>
    <w:pPr>
      <w:spacing w:after="0" w:line="240" w:lineRule="auto"/>
      <w:textboxTightWrap w:val="allLines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 10"/>
    <w:uiPriority w:val="1"/>
    <w:qFormat/>
    <w:rsid w:val="00273DBD"/>
    <w:pPr>
      <w:framePr w:wrap="around" w:vAnchor="text" w:hAnchor="text" w:y="1"/>
      <w:spacing w:after="0" w:line="240" w:lineRule="auto"/>
      <w:textboxTightWrap w:val="allLines"/>
    </w:pPr>
    <w:rPr>
      <w:rFonts w:ascii="Times New Roman" w:hAnsi="Times New Roman"/>
      <w:sz w:val="20"/>
    </w:rPr>
  </w:style>
  <w:style w:type="table" w:styleId="a4">
    <w:name w:val="Table Grid"/>
    <w:basedOn w:val="a1"/>
    <w:uiPriority w:val="59"/>
    <w:rsid w:val="00087E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7E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7E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40;4%202&#1082;&#1086;&#1083;%20&#1040;&#1083;&#1100;&#107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2кол Альб.dotx</Template>
  <TotalTime>10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HomeLtd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2013-01-19T17:54:00Z</dcterms:created>
  <dcterms:modified xsi:type="dcterms:W3CDTF">2013-01-19T18:03:00Z</dcterms:modified>
</cp:coreProperties>
</file>